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63FB7" w14:textId="77777777" w:rsidR="007F5E0C" w:rsidRPr="002C3BDD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1-0004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6F741BE" w14:textId="77777777" w:rsidR="007F5E0C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3-048</w:t>
      </w:r>
    </w:p>
    <w:p w14:paraId="06A21661" w14:textId="77777777" w:rsidR="007F5E0C" w:rsidRPr="002C3BDD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23.1.2023</w:t>
      </w:r>
    </w:p>
    <w:p w14:paraId="13414090" w14:textId="77777777" w:rsidR="007F5E0C" w:rsidRPr="002C3BDD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8F350" w14:textId="77777777" w:rsidR="00AE31F4" w:rsidRDefault="00AE31F4">
      <w:r>
        <w:separator/>
      </w:r>
    </w:p>
  </w:endnote>
  <w:endnote w:type="continuationSeparator" w:id="0">
    <w:p w14:paraId="672A232D" w14:textId="77777777" w:rsidR="00AE31F4" w:rsidRDefault="00AE31F4">
      <w:r>
        <w:continuationSeparator/>
      </w:r>
    </w:p>
  </w:endnote>
  <w:endnote w:type="continuationNotice" w:id="1">
    <w:p w14:paraId="4A82B0EF" w14:textId="77777777" w:rsidR="00433D4A" w:rsidRDefault="0043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AE31F4" w:rsidRPr="00001218" w:rsidRDefault="00AE31F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E31F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AE31F4" w:rsidRPr="005A785E" w:rsidRDefault="00AE31F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AE31F4" w:rsidRPr="00A1445A" w:rsidRDefault="00AE31F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AE31F4" w:rsidRPr="00FC6CF0" w:rsidRDefault="00AE31F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F0EE1" w14:textId="77777777" w:rsidR="00AE31F4" w:rsidRDefault="00AE31F4">
      <w:r>
        <w:separator/>
      </w:r>
    </w:p>
  </w:footnote>
  <w:footnote w:type="continuationSeparator" w:id="0">
    <w:p w14:paraId="4B958946" w14:textId="77777777" w:rsidR="00AE31F4" w:rsidRDefault="00AE31F4">
      <w:r>
        <w:continuationSeparator/>
      </w:r>
    </w:p>
  </w:footnote>
  <w:footnote w:type="continuationNotice" w:id="1">
    <w:p w14:paraId="65F58AB9" w14:textId="77777777" w:rsidR="00433D4A" w:rsidRDefault="00433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E31F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AE31F4" w:rsidRPr="00A04B00" w:rsidRDefault="00AE31F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AE31F4" w:rsidRPr="00C0552D" w:rsidRDefault="00AE31F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AE31F4" w:rsidRPr="00C0552D" w:rsidRDefault="00AE31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AE31F4" w:rsidRPr="00A1445A" w:rsidRDefault="00AE31F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AE31F4" w:rsidRDefault="00AE31F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AE31F4" w:rsidRPr="00A1445A" w:rsidRDefault="00AE31F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E31F4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AE31F4" w:rsidRPr="00B84F6D" w:rsidRDefault="00AE31F4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AE31F4" w:rsidRPr="00A1445A" w:rsidRDefault="00AE31F4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AE31F4" w:rsidRPr="008E7AB1" w:rsidRDefault="00AE31F4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AE31F4" w:rsidRPr="00FC6CF0" w:rsidRDefault="00AE31F4" w:rsidP="00001218">
    <w:pPr>
      <w:pStyle w:val="Glava"/>
      <w:rPr>
        <w:rFonts w:cs="Arial"/>
        <w:sz w:val="2"/>
        <w:szCs w:val="2"/>
      </w:rPr>
    </w:pPr>
  </w:p>
  <w:p w14:paraId="745EE79E" w14:textId="77777777" w:rsidR="00AE31F4" w:rsidRPr="00FC6CF0" w:rsidRDefault="00AE31F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5E0C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2601F1-61BD-4431-A16B-7FBD89EA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AA2374-A1A5-4E00-AFE2-2FF0420B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1</Pages>
  <Words>101</Words>
  <Characters>894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30</cp:revision>
  <cp:lastPrinted>2016-06-20T06:30:00Z</cp:lastPrinted>
  <dcterms:created xsi:type="dcterms:W3CDTF">2018-07-24T11:47:00Z</dcterms:created>
  <dcterms:modified xsi:type="dcterms:W3CDTF">2023-01-22T12:32:00Z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